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3DB6B" w14:textId="2DF34577" w:rsidR="00BA00AB" w:rsidRDefault="00B568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RYALL</w:t>
      </w:r>
      <w:r>
        <w:rPr>
          <w:rFonts w:cs="Times New Roman"/>
          <w:szCs w:val="24"/>
        </w:rPr>
        <w:t xml:space="preserve">       (d.ca.1428)</w:t>
      </w:r>
    </w:p>
    <w:p w14:paraId="28C5CAE2" w14:textId="70628506" w:rsidR="00B568E8" w:rsidRDefault="00B568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2F6DCF40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048C949D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1DFA2B3E" w14:textId="1C9BE3B6" w:rsidR="00B568E8" w:rsidRDefault="00B568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Richard.   (C.F.R. 1422-30 p.235)</w:t>
      </w:r>
    </w:p>
    <w:p w14:paraId="5441C15F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2DA01ADB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2DCDA5CC" w14:textId="737681AE" w:rsidR="00B568E8" w:rsidRDefault="00B568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Oct.1428</w:t>
      </w:r>
      <w:r>
        <w:rPr>
          <w:rFonts w:cs="Times New Roman"/>
          <w:szCs w:val="24"/>
        </w:rPr>
        <w:tab/>
        <w:t>Writs of diem clausit extremum to the Escheators of Worcestershire and</w:t>
      </w:r>
    </w:p>
    <w:p w14:paraId="290A0899" w14:textId="7C824CBF" w:rsidR="00B568E8" w:rsidRDefault="00B568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Gloucestershire and the adjacent Welsh March.    (ibid.)</w:t>
      </w:r>
    </w:p>
    <w:p w14:paraId="505F94ED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44917B50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23FC57DF" w14:textId="77777777" w:rsidR="00B568E8" w:rsidRDefault="00B568E8" w:rsidP="009139A6">
      <w:pPr>
        <w:pStyle w:val="NoSpacing"/>
        <w:rPr>
          <w:rFonts w:cs="Times New Roman"/>
          <w:szCs w:val="24"/>
        </w:rPr>
      </w:pPr>
    </w:p>
    <w:p w14:paraId="4B8CEC9D" w14:textId="2020A20F" w:rsidR="00B568E8" w:rsidRPr="00B568E8" w:rsidRDefault="00B568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April 2024</w:t>
      </w:r>
    </w:p>
    <w:sectPr w:rsidR="00B568E8" w:rsidRPr="00B56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E467" w14:textId="77777777" w:rsidR="00B568E8" w:rsidRDefault="00B568E8" w:rsidP="009139A6">
      <w:r>
        <w:separator/>
      </w:r>
    </w:p>
  </w:endnote>
  <w:endnote w:type="continuationSeparator" w:id="0">
    <w:p w14:paraId="4373DC23" w14:textId="77777777" w:rsidR="00B568E8" w:rsidRDefault="00B568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7EF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B1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127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CD0D2" w14:textId="77777777" w:rsidR="00B568E8" w:rsidRDefault="00B568E8" w:rsidP="009139A6">
      <w:r>
        <w:separator/>
      </w:r>
    </w:p>
  </w:footnote>
  <w:footnote w:type="continuationSeparator" w:id="0">
    <w:p w14:paraId="47AA612B" w14:textId="77777777" w:rsidR="00B568E8" w:rsidRDefault="00B568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EF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C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67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8E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68E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8D41C"/>
  <w15:chartTrackingRefBased/>
  <w15:docId w15:val="{295000AE-3CCB-4431-9BAD-27143725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2024-04-02T06:37:00Z</dcterms:created>
  <dcterms:modified xsi:type="dcterms:W3CDTF">2024-04-02T06:42:00Z</dcterms:modified>
</cp:coreProperties>
</file>